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AAB1FC" w14:textId="03F050A9" w:rsidR="006B2F86" w:rsidRDefault="000D36FC" w:rsidP="00E71FC3">
      <w:pPr>
        <w:pStyle w:val="NoSpacing"/>
      </w:pPr>
      <w:r>
        <w:rPr>
          <w:u w:val="single"/>
        </w:rPr>
        <w:t>Robert WESTON</w:t>
      </w:r>
      <w:r>
        <w:t xml:space="preserve">   </w:t>
      </w:r>
      <w:proofErr w:type="gramStart"/>
      <w:r>
        <w:t xml:space="preserve">   (</w:t>
      </w:r>
      <w:proofErr w:type="gramEnd"/>
      <w:r>
        <w:t>fl.1466)</w:t>
      </w:r>
    </w:p>
    <w:p w14:paraId="35531719" w14:textId="31C2BDD8" w:rsidR="000D36FC" w:rsidRDefault="000D36FC" w:rsidP="00E71FC3">
      <w:pPr>
        <w:pStyle w:val="NoSpacing"/>
      </w:pPr>
      <w:r>
        <w:t>of York. Girdler.</w:t>
      </w:r>
    </w:p>
    <w:p w14:paraId="16F9CE6E" w14:textId="087105F7" w:rsidR="000D36FC" w:rsidRDefault="000D36FC" w:rsidP="00E71FC3">
      <w:pPr>
        <w:pStyle w:val="NoSpacing"/>
      </w:pPr>
    </w:p>
    <w:p w14:paraId="72FE8A74" w14:textId="2A12670C" w:rsidR="000D36FC" w:rsidRDefault="000D36FC" w:rsidP="00E71FC3">
      <w:pPr>
        <w:pStyle w:val="NoSpacing"/>
      </w:pPr>
    </w:p>
    <w:p w14:paraId="1F080836" w14:textId="567697BD" w:rsidR="000D36FC" w:rsidRDefault="000D36FC" w:rsidP="00E71FC3">
      <w:pPr>
        <w:pStyle w:val="NoSpacing"/>
      </w:pPr>
      <w:r>
        <w:t>Son:   John, chaplain(q.v.).   (R.F.Y. p.216)</w:t>
      </w:r>
    </w:p>
    <w:p w14:paraId="1EA80720" w14:textId="2F262BD2" w:rsidR="000D36FC" w:rsidRDefault="000D36FC" w:rsidP="00E71FC3">
      <w:pPr>
        <w:pStyle w:val="NoSpacing"/>
      </w:pPr>
    </w:p>
    <w:p w14:paraId="666BDEEB" w14:textId="5353D016" w:rsidR="000D36FC" w:rsidRDefault="000D36FC" w:rsidP="00E71FC3">
      <w:pPr>
        <w:pStyle w:val="NoSpacing"/>
      </w:pPr>
    </w:p>
    <w:p w14:paraId="5162B95A" w14:textId="12E63CA7" w:rsidR="000D36FC" w:rsidRDefault="000D36FC" w:rsidP="00E71FC3">
      <w:pPr>
        <w:pStyle w:val="NoSpacing"/>
      </w:pPr>
      <w:r>
        <w:tab/>
        <w:t>1491</w:t>
      </w:r>
      <w:r>
        <w:tab/>
        <w:t>John became a Freeman by patrimony.   (ibid.)</w:t>
      </w:r>
    </w:p>
    <w:p w14:paraId="25B19F52" w14:textId="2A39DFA9" w:rsidR="000D36FC" w:rsidRDefault="000D36FC" w:rsidP="00E71FC3">
      <w:pPr>
        <w:pStyle w:val="NoSpacing"/>
      </w:pPr>
    </w:p>
    <w:p w14:paraId="09462C31" w14:textId="641A0673" w:rsidR="000D36FC" w:rsidRDefault="000D36FC" w:rsidP="00E71FC3">
      <w:pPr>
        <w:pStyle w:val="NoSpacing"/>
      </w:pPr>
    </w:p>
    <w:p w14:paraId="557661E3" w14:textId="30293141" w:rsidR="000D36FC" w:rsidRDefault="000D36FC" w:rsidP="00E71FC3">
      <w:pPr>
        <w:pStyle w:val="NoSpacing"/>
      </w:pPr>
      <w:r>
        <w:t>30 June 2019</w:t>
      </w:r>
    </w:p>
    <w:p w14:paraId="3753626E" w14:textId="77777777" w:rsidR="000D36FC" w:rsidRPr="000D36FC" w:rsidRDefault="000D36FC" w:rsidP="00E71FC3">
      <w:pPr>
        <w:pStyle w:val="NoSpacing"/>
      </w:pPr>
      <w:bookmarkStart w:id="0" w:name="_GoBack"/>
      <w:bookmarkEnd w:id="0"/>
    </w:p>
    <w:sectPr w:rsidR="000D36FC" w:rsidRPr="000D36FC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8BEA39" w14:textId="77777777" w:rsidR="000D36FC" w:rsidRDefault="000D36FC" w:rsidP="00E71FC3">
      <w:pPr>
        <w:spacing w:after="0" w:line="240" w:lineRule="auto"/>
      </w:pPr>
      <w:r>
        <w:separator/>
      </w:r>
    </w:p>
  </w:endnote>
  <w:endnote w:type="continuationSeparator" w:id="0">
    <w:p w14:paraId="2C1E4CC1" w14:textId="77777777" w:rsidR="000D36FC" w:rsidRDefault="000D36F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A4A04A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7AC3F3" w14:textId="77777777" w:rsidR="000D36FC" w:rsidRDefault="000D36FC" w:rsidP="00E71FC3">
      <w:pPr>
        <w:spacing w:after="0" w:line="240" w:lineRule="auto"/>
      </w:pPr>
      <w:r>
        <w:separator/>
      </w:r>
    </w:p>
  </w:footnote>
  <w:footnote w:type="continuationSeparator" w:id="0">
    <w:p w14:paraId="0A2479B3" w14:textId="77777777" w:rsidR="000D36FC" w:rsidRDefault="000D36F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36FC"/>
    <w:rsid w:val="000D36FC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182EC0"/>
  <w15:chartTrackingRefBased/>
  <w15:docId w15:val="{9A91AAA5-8DF8-46EC-A2BF-A79D80CEAB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5</TotalTime>
  <Pages>1</Pages>
  <Words>24</Words>
  <Characters>141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2019-06-30T19:01:00Z</dcterms:created>
  <dcterms:modified xsi:type="dcterms:W3CDTF">2019-06-30T19:06:00Z</dcterms:modified>
</cp:coreProperties>
</file>